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03EFB" w:rsidRPr="00203EFB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203EFB">
              <w:rPr>
                <w:rFonts w:ascii="Calibri" w:hAnsi="Calibri" w:cs="Calibri"/>
                <w:sz w:val="22"/>
                <w:lang w:eastAsia="zh-CN"/>
              </w:rPr>
              <w:t xml:space="preserve"> </w:t>
            </w:r>
            <w:bookmarkStart w:id="0" w:name="_GoBack"/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Πιστοποιημένο υλικό αναφοράς (CRM) </w:t>
            </w:r>
            <w:bookmarkEnd w:id="0"/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Βιοχημείας, φιαλίδιο 5 </w:t>
            </w:r>
            <w:proofErr w:type="spellStart"/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203EFB" w:rsidRPr="00203EFB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03EFB" w:rsidRPr="00203EFB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03EFB" w:rsidRPr="00203EFB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03EF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03EFB" w:rsidRPr="00203EFB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03EFB" w:rsidRPr="00203EFB" w:rsidRDefault="00203EFB" w:rsidP="00203EF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hAnsi="Tahoma" w:cs="Tahoma"/>
                <w:color w:val="000000"/>
                <w:sz w:val="18"/>
                <w:szCs w:val="18"/>
              </w:rPr>
              <w:t>Πιστοποιημένο υλικό αναφοράς (CRM) Βιοχημείας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03EFB" w:rsidRPr="00203EFB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03EFB" w:rsidRPr="00203EFB" w:rsidRDefault="00203EFB" w:rsidP="00203EFB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03EF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φιαλίδιο 5 </w:t>
            </w:r>
            <w:proofErr w:type="spellStart"/>
            <w:r w:rsidRPr="00203EFB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03EFB" w:rsidRPr="00203EFB" w:rsidTr="002962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3EF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3EFB">
              <w:rPr>
                <w:rFonts w:ascii="Tahoma" w:hAnsi="Tahoma" w:cs="Tahoma"/>
                <w:sz w:val="18"/>
                <w:szCs w:val="18"/>
              </w:rPr>
              <w:t>35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03EFB" w:rsidRPr="00203EFB" w:rsidRDefault="00203EFB" w:rsidP="00203E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03E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203EFB" w:rsidRDefault="00B43CAA" w:rsidP="00203EFB"/>
    <w:sectPr w:rsidR="00B43CAA" w:rsidRPr="00203E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03EFB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2025-11-26T12:25:00Z</dcterms:created>
  <dcterms:modified xsi:type="dcterms:W3CDTF">2025-11-26T12:25:00Z</dcterms:modified>
</cp:coreProperties>
</file>